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65DE6" w:rsidRPr="00AE209D" w:rsidRDefault="00D65DE6" w:rsidP="00D844AA">
      <w:pPr>
        <w:jc w:val="center"/>
      </w:pPr>
      <w:r w:rsidRPr="00AE209D">
        <w:t xml:space="preserve">                                            </w:t>
      </w:r>
    </w:p>
    <w:p w:rsidR="00D65DE6" w:rsidRDefault="00D65DE6" w:rsidP="00AA5F48">
      <w:pPr>
        <w:widowControl w:val="0"/>
        <w:ind w:firstLine="720"/>
        <w:jc w:val="center"/>
        <w:rPr>
          <w:b/>
        </w:rPr>
      </w:pPr>
    </w:p>
    <w:p w:rsidR="00D65DE6" w:rsidRDefault="00D65DE6" w:rsidP="00AA5F48">
      <w:pPr>
        <w:widowControl w:val="0"/>
        <w:ind w:firstLine="720"/>
        <w:jc w:val="center"/>
        <w:rPr>
          <w:b/>
        </w:rPr>
      </w:pPr>
    </w:p>
    <w:p w:rsidR="00D65DE6" w:rsidRPr="00AE209D" w:rsidRDefault="00D65DE6" w:rsidP="00AA5F48">
      <w:pPr>
        <w:widowControl w:val="0"/>
        <w:ind w:firstLine="720"/>
        <w:jc w:val="center"/>
        <w:rPr>
          <w:b/>
        </w:rPr>
      </w:pPr>
      <w:r>
        <w:rPr>
          <w:b/>
        </w:rPr>
        <w:t>ПРОТОКОЛ</w:t>
      </w:r>
    </w:p>
    <w:p w:rsidR="00D65DE6" w:rsidRPr="00AE209D" w:rsidRDefault="00D65DE6" w:rsidP="003E4C1C">
      <w:pPr>
        <w:widowControl w:val="0"/>
        <w:ind w:firstLine="720"/>
        <w:jc w:val="center"/>
        <w:rPr>
          <w:b/>
        </w:rPr>
      </w:pPr>
    </w:p>
    <w:p w:rsidR="00D65DE6" w:rsidRDefault="00D65DE6" w:rsidP="00523C4D">
      <w:pPr>
        <w:spacing w:line="276" w:lineRule="auto"/>
        <w:jc w:val="both"/>
      </w:pPr>
      <w:r>
        <w:t>заседания  комиссии по обследованию жилых помещений, занимаемых инвалидами и семьями, имеющими детей-инвалидов, и используемых для их постоянного проживания и общего проживания и общего имущества в многоквартирных дамах, в которых проживают инвалиды, в целях их приспособления с учетом потребностей инвалидов и обеспечения условий их доступности для инвалидов проживающих</w:t>
      </w:r>
      <w:r>
        <w:rPr>
          <w:color w:val="FF0000"/>
        </w:rPr>
        <w:t xml:space="preserve"> </w:t>
      </w:r>
      <w:r>
        <w:t xml:space="preserve">на территории Верх-Алеусского сельсовета Ордынского района Новосибирской области. </w:t>
      </w:r>
    </w:p>
    <w:p w:rsidR="00D65DE6" w:rsidRDefault="00D65DE6" w:rsidP="00523C4D">
      <w:pPr>
        <w:spacing w:line="276" w:lineRule="auto"/>
        <w:jc w:val="both"/>
      </w:pPr>
    </w:p>
    <w:p w:rsidR="00D65DE6" w:rsidRDefault="00D65DE6" w:rsidP="00CD5F79">
      <w:pPr>
        <w:spacing w:line="276" w:lineRule="auto"/>
        <w:jc w:val="both"/>
      </w:pPr>
      <w:r>
        <w:t xml:space="preserve">       от « 26 »  марта  2019</w:t>
      </w:r>
      <w:r w:rsidRPr="00AE209D">
        <w:t>г.</w:t>
      </w:r>
      <w:r>
        <w:t xml:space="preserve">                                                                                     № 01</w:t>
      </w:r>
    </w:p>
    <w:p w:rsidR="00D65DE6" w:rsidRDefault="00D65DE6" w:rsidP="00CD5F79">
      <w:pPr>
        <w:spacing w:line="276" w:lineRule="auto"/>
        <w:jc w:val="both"/>
      </w:pPr>
    </w:p>
    <w:p w:rsidR="00D65DE6" w:rsidRDefault="00D65DE6" w:rsidP="00CD5F79">
      <w:pPr>
        <w:spacing w:line="276" w:lineRule="auto"/>
        <w:jc w:val="both"/>
      </w:pPr>
      <w:r>
        <w:t xml:space="preserve">      с. Верх-Алеус</w:t>
      </w:r>
    </w:p>
    <w:p w:rsidR="00D65DE6" w:rsidRDefault="00D65DE6" w:rsidP="00CD5F79">
      <w:pPr>
        <w:spacing w:line="276" w:lineRule="auto"/>
        <w:jc w:val="both"/>
      </w:pPr>
    </w:p>
    <w:p w:rsidR="00D65DE6" w:rsidRDefault="00D65DE6" w:rsidP="00CD5F79">
      <w:pPr>
        <w:spacing w:line="276" w:lineRule="auto"/>
        <w:jc w:val="both"/>
      </w:pPr>
      <w:r>
        <w:t>Председательствующий:</w:t>
      </w:r>
    </w:p>
    <w:p w:rsidR="00D65DE6" w:rsidRDefault="00D65DE6" w:rsidP="00CD5F79">
      <w:pPr>
        <w:spacing w:line="276" w:lineRule="auto"/>
        <w:jc w:val="both"/>
      </w:pPr>
      <w:r>
        <w:t>Радионов Сергей Николаевич- Глава администрации Верх-Алеусского сельсовета Ордынского района Новосибирской области, председатель комиссии</w:t>
      </w:r>
    </w:p>
    <w:p w:rsidR="00D65DE6" w:rsidRDefault="00D65DE6" w:rsidP="00CD5F79">
      <w:pPr>
        <w:spacing w:line="276" w:lineRule="auto"/>
        <w:jc w:val="both"/>
      </w:pPr>
      <w:r>
        <w:t>Присутствовало:   4 чел.;</w:t>
      </w:r>
    </w:p>
    <w:p w:rsidR="00D65DE6" w:rsidRDefault="00D65DE6" w:rsidP="00CD5F79">
      <w:pPr>
        <w:spacing w:line="276" w:lineRule="auto"/>
        <w:jc w:val="both"/>
      </w:pPr>
      <w:r>
        <w:t>1. Радионов Сергей Николаевич- Глава администрации Верх-Алеусского сельсовета Ордынского района Новосибирской области, председатель комиссии.</w:t>
      </w:r>
    </w:p>
    <w:p w:rsidR="00D65DE6" w:rsidRDefault="00D65DE6" w:rsidP="00CD5F79">
      <w:pPr>
        <w:spacing w:line="276" w:lineRule="auto"/>
        <w:jc w:val="both"/>
      </w:pPr>
      <w:r>
        <w:t>2. Яшина Антонина Павловна-специалист администрации Верх-Алеусского сельсовета Ордынского района Новосибирской области, секретарь комиссии.</w:t>
      </w:r>
    </w:p>
    <w:p w:rsidR="00D65DE6" w:rsidRDefault="00D65DE6" w:rsidP="00CD5F79">
      <w:pPr>
        <w:spacing w:line="276" w:lineRule="auto"/>
        <w:jc w:val="both"/>
      </w:pPr>
      <w:r>
        <w:t>3.Саломатина Нина Васильевна- Специалист КЦСОН в администрации Верх-Алеусского сельсовета Ордынского района Новосибирской области, член комиссии ( по согласованию).</w:t>
      </w:r>
    </w:p>
    <w:p w:rsidR="00D65DE6" w:rsidRPr="00AE209D" w:rsidRDefault="00D65DE6" w:rsidP="00CD5F79">
      <w:pPr>
        <w:spacing w:line="276" w:lineRule="auto"/>
        <w:jc w:val="both"/>
      </w:pPr>
      <w:r>
        <w:t>4.Фирсов Владимир Иванович-председатель организации инвалидов Верх-Алеусского сельсовета Ордынского района Новосибирской области, член комиссии.</w:t>
      </w:r>
    </w:p>
    <w:p w:rsidR="00D65DE6" w:rsidRDefault="00D65DE6" w:rsidP="00464044">
      <w:pPr>
        <w:spacing w:line="276" w:lineRule="auto"/>
        <w:jc w:val="both"/>
      </w:pPr>
      <w:r w:rsidRPr="00AE209D">
        <w:t xml:space="preserve"> </w:t>
      </w:r>
    </w:p>
    <w:p w:rsidR="00D65DE6" w:rsidRDefault="00D65DE6" w:rsidP="00CF2AA9">
      <w:pPr>
        <w:spacing w:line="276" w:lineRule="auto"/>
        <w:jc w:val="center"/>
      </w:pPr>
      <w:r>
        <w:t>Повестка дня:</w:t>
      </w:r>
    </w:p>
    <w:p w:rsidR="00D65DE6" w:rsidRPr="00AE209D" w:rsidRDefault="00D65DE6" w:rsidP="00CF2AA9">
      <w:pPr>
        <w:spacing w:line="276" w:lineRule="auto"/>
        <w:jc w:val="center"/>
      </w:pPr>
    </w:p>
    <w:p w:rsidR="00D65DE6" w:rsidRDefault="00D65DE6" w:rsidP="00A52863">
      <w:pPr>
        <w:spacing w:line="276" w:lineRule="auto"/>
        <w:jc w:val="both"/>
      </w:pPr>
      <w:r>
        <w:t xml:space="preserve">1. Рассмотрение материалов представленных отделом организации социального обслуживания населения Администрации Ордынского района Новосибирской области « Об обследовании жилья инвалидов» № 48 от 06.03.2019 г.        </w:t>
      </w:r>
    </w:p>
    <w:p w:rsidR="00D65DE6" w:rsidRDefault="00D65DE6" w:rsidP="00A52863">
      <w:pPr>
        <w:spacing w:line="276" w:lineRule="auto"/>
        <w:jc w:val="both"/>
      </w:pPr>
      <w:r>
        <w:t>2.Составление и утверждение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их доступности для инвалидов на территории Верх-Алеусского сельсовета Ордынского района Новосибирской области.</w:t>
      </w:r>
    </w:p>
    <w:p w:rsidR="00D65DE6" w:rsidRDefault="00D65DE6" w:rsidP="00A52863">
      <w:pPr>
        <w:spacing w:line="276" w:lineRule="auto"/>
        <w:jc w:val="both"/>
      </w:pPr>
      <w:r>
        <w:t xml:space="preserve">3. Выявление места жительства инвалидов по категориям предусмотренных постановлением Правительства РФ от 09.07.2016 г. № 649, с определением списка обследуемых инвалидов в 1-м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D65DE6" w:rsidRDefault="00D65DE6" w:rsidP="00373868">
      <w:pPr>
        <w:spacing w:line="276" w:lineRule="auto"/>
        <w:jc w:val="both"/>
      </w:pPr>
      <w:r>
        <w:t>4. Составление графика обследования жилых помещений инвалидов и общего имущества в многоквартирных домах,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D65DE6" w:rsidRDefault="00D65DE6" w:rsidP="00A52863">
      <w:pPr>
        <w:spacing w:line="276" w:lineRule="auto"/>
        <w:jc w:val="both"/>
      </w:pPr>
      <w:r>
        <w:t xml:space="preserve"> </w:t>
      </w:r>
    </w:p>
    <w:p w:rsidR="00D65DE6" w:rsidRDefault="00D65DE6" w:rsidP="00A52863">
      <w:pPr>
        <w:spacing w:line="276" w:lineRule="auto"/>
        <w:jc w:val="both"/>
      </w:pPr>
      <w:r>
        <w:t>Выступили:</w:t>
      </w:r>
    </w:p>
    <w:p w:rsidR="00D65DE6" w:rsidRDefault="00D65DE6" w:rsidP="00394BC6">
      <w:pPr>
        <w:spacing w:line="276" w:lineRule="auto"/>
        <w:jc w:val="both"/>
      </w:pPr>
      <w:r>
        <w:t>Яшина А.П. ознакомила присутствующих с материалами предоставленными</w:t>
      </w:r>
      <w:r w:rsidRPr="00394BC6">
        <w:t xml:space="preserve"> </w:t>
      </w:r>
      <w:r>
        <w:t xml:space="preserve">отделом организации социального обслуживания населения Администрации Ордынского района Новосибирской области « Об обследовании жилья инвалидов» № 48 от 06.03.2019 г.        </w:t>
      </w:r>
    </w:p>
    <w:p w:rsidR="00D65DE6" w:rsidRDefault="00D65DE6" w:rsidP="00A52863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  <w:r>
        <w:t>Радионов С.Н.  предложил:</w:t>
      </w:r>
    </w:p>
    <w:p w:rsidR="00D65DE6" w:rsidRDefault="00D65DE6" w:rsidP="00A52863">
      <w:pPr>
        <w:spacing w:line="276" w:lineRule="auto"/>
        <w:jc w:val="both"/>
      </w:pPr>
      <w:r>
        <w:t>Составить и утвердить план мероприятий по обследованию жилых помещений инвалидов проживающих на территории Верх-Алеусского сельсовета Ордынского района Новосибирской области.</w:t>
      </w:r>
    </w:p>
    <w:p w:rsidR="00D65DE6" w:rsidRDefault="00D65DE6" w:rsidP="00A52863">
      <w:pPr>
        <w:spacing w:line="276" w:lineRule="auto"/>
        <w:jc w:val="both"/>
      </w:pPr>
      <w:r>
        <w:t>Саломатина Н.В. предложила:</w:t>
      </w:r>
    </w:p>
    <w:p w:rsidR="00D65DE6" w:rsidRDefault="00D65DE6" w:rsidP="00A52863">
      <w:pPr>
        <w:spacing w:line="276" w:lineRule="auto"/>
        <w:jc w:val="both"/>
      </w:pPr>
      <w:r>
        <w:t xml:space="preserve">Рассмотреть списочный состав инвалидов, нуждающихся в первоочередном обследовании жилых помещений  в 1-м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D65DE6" w:rsidRDefault="00D65DE6" w:rsidP="00A52863">
      <w:pPr>
        <w:spacing w:line="276" w:lineRule="auto"/>
        <w:jc w:val="both"/>
      </w:pPr>
    </w:p>
    <w:p w:rsidR="00D65DE6" w:rsidRDefault="00D65DE6" w:rsidP="00373868">
      <w:pPr>
        <w:spacing w:line="276" w:lineRule="auto"/>
        <w:jc w:val="both"/>
      </w:pPr>
      <w:r>
        <w:t>Радионов С.Н.  предложил:</w:t>
      </w:r>
    </w:p>
    <w:p w:rsidR="00D65DE6" w:rsidRDefault="00D65DE6" w:rsidP="00373868">
      <w:pPr>
        <w:spacing w:line="276" w:lineRule="auto"/>
        <w:jc w:val="both"/>
      </w:pPr>
      <w:r>
        <w:t xml:space="preserve"> Составить и утвердить график обследования жилых помещений инвалидов и общего имущества в многоквартирных домах,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D65DE6" w:rsidRDefault="00D65DE6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D65DE6" w:rsidRDefault="00D65DE6" w:rsidP="003352FB">
      <w:pPr>
        <w:tabs>
          <w:tab w:val="left" w:pos="2820"/>
        </w:tabs>
        <w:spacing w:line="276" w:lineRule="auto"/>
        <w:jc w:val="both"/>
      </w:pPr>
      <w:r>
        <w:t>ГОЛОСОВАЛИ: общим списком по вопросам повестки</w:t>
      </w:r>
    </w:p>
    <w:p w:rsidR="00D65DE6" w:rsidRDefault="00D65DE6" w:rsidP="00A52863">
      <w:pPr>
        <w:spacing w:line="276" w:lineRule="auto"/>
        <w:jc w:val="both"/>
      </w:pPr>
      <w:r>
        <w:t>ЗА- 4 чел.(единогласно)</w:t>
      </w:r>
    </w:p>
    <w:p w:rsidR="00D65DE6" w:rsidRDefault="00D65DE6" w:rsidP="00A52863">
      <w:pPr>
        <w:spacing w:line="276" w:lineRule="auto"/>
        <w:jc w:val="both"/>
      </w:pPr>
      <w:r>
        <w:t>ПРОТИВ-0 чел.</w:t>
      </w:r>
    </w:p>
    <w:p w:rsidR="00D65DE6" w:rsidRDefault="00D65DE6" w:rsidP="00A52863">
      <w:pPr>
        <w:spacing w:line="276" w:lineRule="auto"/>
        <w:jc w:val="both"/>
      </w:pPr>
      <w:r>
        <w:t>ВОЗДЕРЖАЛОСЬ- 0 чел.</w:t>
      </w:r>
    </w:p>
    <w:p w:rsidR="00D65DE6" w:rsidRDefault="00D65DE6" w:rsidP="00A52863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  <w:r>
        <w:t>РЕШИЛИ:</w:t>
      </w:r>
    </w:p>
    <w:p w:rsidR="00D65DE6" w:rsidRDefault="00D65DE6" w:rsidP="00A52863">
      <w:pPr>
        <w:spacing w:line="276" w:lineRule="auto"/>
        <w:jc w:val="both"/>
      </w:pPr>
      <w:r>
        <w:t>По 1-му вопросу: Информацию принять к сведению и применить в работе комиссии.</w:t>
      </w:r>
    </w:p>
    <w:p w:rsidR="00D65DE6" w:rsidRDefault="00D65DE6" w:rsidP="00DB6D0B">
      <w:pPr>
        <w:spacing w:line="276" w:lineRule="auto"/>
        <w:jc w:val="both"/>
      </w:pPr>
      <w:r>
        <w:t xml:space="preserve">По 2-му вопросу: Составили и утвердили план мероприятий, на 1-й квартал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., по обследованию жилых помещений инвалидов проживающих на территории Верх-Алеусского сельсовета Ордынского района Новосибирской области.</w:t>
      </w:r>
    </w:p>
    <w:p w:rsidR="00D65DE6" w:rsidRDefault="00D65DE6" w:rsidP="00DB6D0B">
      <w:pPr>
        <w:spacing w:line="276" w:lineRule="auto"/>
        <w:jc w:val="both"/>
      </w:pPr>
      <w:r>
        <w:t>По 3-му вопросу: Составили и утвердили список инвалидов,</w:t>
      </w:r>
      <w:r w:rsidRPr="00DB6D0B">
        <w:t xml:space="preserve"> </w:t>
      </w:r>
      <w:r>
        <w:t xml:space="preserve">нуждающихся в первоочередном обследовании жилых помещений  в 1-м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D65DE6" w:rsidRDefault="00D65DE6" w:rsidP="00EE00CB">
      <w:pPr>
        <w:spacing w:line="276" w:lineRule="auto"/>
        <w:jc w:val="both"/>
      </w:pPr>
      <w:r>
        <w:t>По 4-му вопросу: Составили и утвердили</w:t>
      </w:r>
      <w:r w:rsidRPr="00EE00CB">
        <w:t xml:space="preserve"> </w:t>
      </w:r>
      <w:r>
        <w:t>график обследования жилых помещений инвалидов и общего имущества в многоквартирных домах,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D65DE6" w:rsidRDefault="00D65DE6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D65DE6" w:rsidRDefault="00D65DE6" w:rsidP="00DB6D0B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</w:p>
    <w:p w:rsidR="00D65DE6" w:rsidRDefault="00D65DE6" w:rsidP="00A52863">
      <w:pPr>
        <w:spacing w:line="276" w:lineRule="auto"/>
        <w:jc w:val="both"/>
      </w:pPr>
      <w:r>
        <w:t xml:space="preserve">    Председатель комиссии:                                                               Радионов С.Н.                                       </w:t>
      </w:r>
    </w:p>
    <w:p w:rsidR="00D65DE6" w:rsidRDefault="00D65DE6" w:rsidP="00A52863">
      <w:pPr>
        <w:spacing w:line="276" w:lineRule="auto"/>
        <w:jc w:val="both"/>
      </w:pPr>
      <w:r>
        <w:t xml:space="preserve">  </w:t>
      </w:r>
    </w:p>
    <w:p w:rsidR="00D65DE6" w:rsidRDefault="00D65DE6" w:rsidP="001234CB">
      <w:pPr>
        <w:spacing w:line="276" w:lineRule="auto"/>
        <w:jc w:val="both"/>
      </w:pPr>
      <w:r>
        <w:t xml:space="preserve">    Секретарь комиссии:                                                                     Яшина А.П. </w:t>
      </w:r>
    </w:p>
    <w:p w:rsidR="00D65DE6" w:rsidRPr="00AE209D" w:rsidRDefault="00D65DE6" w:rsidP="003068FF">
      <w:pPr>
        <w:spacing w:line="276" w:lineRule="auto"/>
        <w:ind w:firstLine="708"/>
        <w:jc w:val="both"/>
      </w:pPr>
    </w:p>
    <w:p w:rsidR="00D65DE6" w:rsidRPr="00F36CB5" w:rsidRDefault="00D65DE6" w:rsidP="007C4E72">
      <w:pPr>
        <w:ind w:firstLine="720"/>
        <w:jc w:val="right"/>
        <w:rPr>
          <w:sz w:val="28"/>
          <w:szCs w:val="28"/>
        </w:rPr>
      </w:pPr>
      <w:bookmarkStart w:id="0" w:name="_GoBack"/>
      <w:bookmarkEnd w:id="0"/>
    </w:p>
    <w:sectPr w:rsidR="00D65DE6" w:rsidRPr="00F36CB5" w:rsidSect="000E3621">
      <w:pgSz w:w="11906" w:h="16838"/>
      <w:pgMar w:top="567" w:right="707" w:bottom="35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B6E02"/>
    <w:multiLevelType w:val="hybridMultilevel"/>
    <w:tmpl w:val="8FA64C18"/>
    <w:lvl w:ilvl="0" w:tplc="D30AB4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7963B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038F5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BBA9D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29494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8C0C4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7C0F3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A9E360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3F818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49AD319B"/>
    <w:multiLevelType w:val="hybridMultilevel"/>
    <w:tmpl w:val="0FA697CC"/>
    <w:lvl w:ilvl="0" w:tplc="8B745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22A"/>
    <w:rsid w:val="00010D66"/>
    <w:rsid w:val="00011AC6"/>
    <w:rsid w:val="000254EA"/>
    <w:rsid w:val="000267AA"/>
    <w:rsid w:val="000318A9"/>
    <w:rsid w:val="000359B1"/>
    <w:rsid w:val="00052AEB"/>
    <w:rsid w:val="0006415F"/>
    <w:rsid w:val="00064B21"/>
    <w:rsid w:val="00065BBE"/>
    <w:rsid w:val="000715C0"/>
    <w:rsid w:val="000B343C"/>
    <w:rsid w:val="000D550A"/>
    <w:rsid w:val="000E3621"/>
    <w:rsid w:val="000E7FC3"/>
    <w:rsid w:val="000F169A"/>
    <w:rsid w:val="0010606B"/>
    <w:rsid w:val="00113681"/>
    <w:rsid w:val="001234CB"/>
    <w:rsid w:val="00164218"/>
    <w:rsid w:val="0017433A"/>
    <w:rsid w:val="00174CD9"/>
    <w:rsid w:val="00175CC9"/>
    <w:rsid w:val="00176EE9"/>
    <w:rsid w:val="00187624"/>
    <w:rsid w:val="001900BC"/>
    <w:rsid w:val="0019798B"/>
    <w:rsid w:val="001A58A3"/>
    <w:rsid w:val="001A6C45"/>
    <w:rsid w:val="001B2DB5"/>
    <w:rsid w:val="001B5BAC"/>
    <w:rsid w:val="001B5D64"/>
    <w:rsid w:val="001D4320"/>
    <w:rsid w:val="001D4A25"/>
    <w:rsid w:val="001D4CCF"/>
    <w:rsid w:val="001F2D74"/>
    <w:rsid w:val="00210FB2"/>
    <w:rsid w:val="00220616"/>
    <w:rsid w:val="00241DBA"/>
    <w:rsid w:val="0026103B"/>
    <w:rsid w:val="0026716D"/>
    <w:rsid w:val="00275EB5"/>
    <w:rsid w:val="002774B4"/>
    <w:rsid w:val="0027759B"/>
    <w:rsid w:val="00281682"/>
    <w:rsid w:val="002851D5"/>
    <w:rsid w:val="00297110"/>
    <w:rsid w:val="002D1CA4"/>
    <w:rsid w:val="002E154B"/>
    <w:rsid w:val="002F42DF"/>
    <w:rsid w:val="002F4F9C"/>
    <w:rsid w:val="00302C2C"/>
    <w:rsid w:val="003068FF"/>
    <w:rsid w:val="0031126D"/>
    <w:rsid w:val="003352FB"/>
    <w:rsid w:val="003434FE"/>
    <w:rsid w:val="003461FF"/>
    <w:rsid w:val="00353B87"/>
    <w:rsid w:val="003543A6"/>
    <w:rsid w:val="00360DBC"/>
    <w:rsid w:val="00373868"/>
    <w:rsid w:val="003820B3"/>
    <w:rsid w:val="0038471E"/>
    <w:rsid w:val="00394BC6"/>
    <w:rsid w:val="00394FB1"/>
    <w:rsid w:val="00396EF4"/>
    <w:rsid w:val="003A3038"/>
    <w:rsid w:val="003A3198"/>
    <w:rsid w:val="003B166A"/>
    <w:rsid w:val="003B4679"/>
    <w:rsid w:val="003C08E4"/>
    <w:rsid w:val="003C32F9"/>
    <w:rsid w:val="003C3A2F"/>
    <w:rsid w:val="003C5E54"/>
    <w:rsid w:val="003C6D4A"/>
    <w:rsid w:val="003D3CC9"/>
    <w:rsid w:val="003E4C1C"/>
    <w:rsid w:val="003F333B"/>
    <w:rsid w:val="00400A90"/>
    <w:rsid w:val="004121EB"/>
    <w:rsid w:val="0044254A"/>
    <w:rsid w:val="00464044"/>
    <w:rsid w:val="00464275"/>
    <w:rsid w:val="00481AE5"/>
    <w:rsid w:val="0048464A"/>
    <w:rsid w:val="004A2401"/>
    <w:rsid w:val="004C2CC1"/>
    <w:rsid w:val="004E74FD"/>
    <w:rsid w:val="004F1102"/>
    <w:rsid w:val="004F2204"/>
    <w:rsid w:val="004F622A"/>
    <w:rsid w:val="004F7E2F"/>
    <w:rsid w:val="00504588"/>
    <w:rsid w:val="0050643A"/>
    <w:rsid w:val="00522BD8"/>
    <w:rsid w:val="00523C4D"/>
    <w:rsid w:val="00532D3A"/>
    <w:rsid w:val="00555FE7"/>
    <w:rsid w:val="00563780"/>
    <w:rsid w:val="005729D5"/>
    <w:rsid w:val="00572EBD"/>
    <w:rsid w:val="00572F4A"/>
    <w:rsid w:val="0057390D"/>
    <w:rsid w:val="00581DF1"/>
    <w:rsid w:val="00586C0D"/>
    <w:rsid w:val="005A76CE"/>
    <w:rsid w:val="005B394F"/>
    <w:rsid w:val="005B4C6A"/>
    <w:rsid w:val="005D0204"/>
    <w:rsid w:val="005D5B38"/>
    <w:rsid w:val="005D6542"/>
    <w:rsid w:val="005E1143"/>
    <w:rsid w:val="005E24B0"/>
    <w:rsid w:val="005F479F"/>
    <w:rsid w:val="006014F2"/>
    <w:rsid w:val="00610BCA"/>
    <w:rsid w:val="006222BE"/>
    <w:rsid w:val="00622BF8"/>
    <w:rsid w:val="00637EDE"/>
    <w:rsid w:val="00643C0A"/>
    <w:rsid w:val="00647BD9"/>
    <w:rsid w:val="0065516C"/>
    <w:rsid w:val="00664D36"/>
    <w:rsid w:val="006746FB"/>
    <w:rsid w:val="0069392E"/>
    <w:rsid w:val="006A1C8A"/>
    <w:rsid w:val="006C0EEC"/>
    <w:rsid w:val="006D25CC"/>
    <w:rsid w:val="00711FCB"/>
    <w:rsid w:val="00720166"/>
    <w:rsid w:val="00722B01"/>
    <w:rsid w:val="00745AE8"/>
    <w:rsid w:val="00752187"/>
    <w:rsid w:val="00753C24"/>
    <w:rsid w:val="00761E89"/>
    <w:rsid w:val="00786FC1"/>
    <w:rsid w:val="0079683B"/>
    <w:rsid w:val="00796A85"/>
    <w:rsid w:val="007A4FC2"/>
    <w:rsid w:val="007A5443"/>
    <w:rsid w:val="007B3924"/>
    <w:rsid w:val="007B524E"/>
    <w:rsid w:val="007B5310"/>
    <w:rsid w:val="007C4E72"/>
    <w:rsid w:val="007D4E87"/>
    <w:rsid w:val="007D7B4C"/>
    <w:rsid w:val="007E0BA4"/>
    <w:rsid w:val="007E0D6C"/>
    <w:rsid w:val="007F1A33"/>
    <w:rsid w:val="00803D64"/>
    <w:rsid w:val="00812F68"/>
    <w:rsid w:val="008320FE"/>
    <w:rsid w:val="00840DC9"/>
    <w:rsid w:val="00842FD2"/>
    <w:rsid w:val="008436BF"/>
    <w:rsid w:val="00854A37"/>
    <w:rsid w:val="008601D5"/>
    <w:rsid w:val="008816E7"/>
    <w:rsid w:val="008B3A97"/>
    <w:rsid w:val="008D1BA7"/>
    <w:rsid w:val="008D1FC8"/>
    <w:rsid w:val="008D6597"/>
    <w:rsid w:val="008E451A"/>
    <w:rsid w:val="008E4BE4"/>
    <w:rsid w:val="00900BAF"/>
    <w:rsid w:val="0090576E"/>
    <w:rsid w:val="00907CC0"/>
    <w:rsid w:val="00911FDC"/>
    <w:rsid w:val="0091370F"/>
    <w:rsid w:val="0093472D"/>
    <w:rsid w:val="0094655C"/>
    <w:rsid w:val="009531F0"/>
    <w:rsid w:val="009547AD"/>
    <w:rsid w:val="00963397"/>
    <w:rsid w:val="00967D0B"/>
    <w:rsid w:val="00994632"/>
    <w:rsid w:val="00995363"/>
    <w:rsid w:val="009B6529"/>
    <w:rsid w:val="009C4C4C"/>
    <w:rsid w:val="009D2DE2"/>
    <w:rsid w:val="009E37F6"/>
    <w:rsid w:val="009F51A1"/>
    <w:rsid w:val="009F6999"/>
    <w:rsid w:val="009F6B96"/>
    <w:rsid w:val="00A032B3"/>
    <w:rsid w:val="00A10A5F"/>
    <w:rsid w:val="00A1618B"/>
    <w:rsid w:val="00A30024"/>
    <w:rsid w:val="00A473C3"/>
    <w:rsid w:val="00A52863"/>
    <w:rsid w:val="00A55701"/>
    <w:rsid w:val="00A61295"/>
    <w:rsid w:val="00A62EA0"/>
    <w:rsid w:val="00A74673"/>
    <w:rsid w:val="00A74E1C"/>
    <w:rsid w:val="00AA5F48"/>
    <w:rsid w:val="00AB58D5"/>
    <w:rsid w:val="00AC7288"/>
    <w:rsid w:val="00AD42E8"/>
    <w:rsid w:val="00AE02D6"/>
    <w:rsid w:val="00AE209D"/>
    <w:rsid w:val="00AF19E8"/>
    <w:rsid w:val="00AF652B"/>
    <w:rsid w:val="00B22280"/>
    <w:rsid w:val="00B251B8"/>
    <w:rsid w:val="00B27DD1"/>
    <w:rsid w:val="00B32024"/>
    <w:rsid w:val="00B46301"/>
    <w:rsid w:val="00B51331"/>
    <w:rsid w:val="00B7045C"/>
    <w:rsid w:val="00B74CA0"/>
    <w:rsid w:val="00B8310D"/>
    <w:rsid w:val="00B95B55"/>
    <w:rsid w:val="00BB66B6"/>
    <w:rsid w:val="00BB6AE9"/>
    <w:rsid w:val="00BD181D"/>
    <w:rsid w:val="00BE1554"/>
    <w:rsid w:val="00BE3418"/>
    <w:rsid w:val="00BE6288"/>
    <w:rsid w:val="00C013A5"/>
    <w:rsid w:val="00C133F5"/>
    <w:rsid w:val="00C2151C"/>
    <w:rsid w:val="00C403D1"/>
    <w:rsid w:val="00C52295"/>
    <w:rsid w:val="00C54F77"/>
    <w:rsid w:val="00C603B7"/>
    <w:rsid w:val="00C71B74"/>
    <w:rsid w:val="00C76222"/>
    <w:rsid w:val="00C92BAC"/>
    <w:rsid w:val="00C97FCA"/>
    <w:rsid w:val="00CA536B"/>
    <w:rsid w:val="00CB39EC"/>
    <w:rsid w:val="00CC5264"/>
    <w:rsid w:val="00CC75C0"/>
    <w:rsid w:val="00CC7877"/>
    <w:rsid w:val="00CD2397"/>
    <w:rsid w:val="00CD5F79"/>
    <w:rsid w:val="00CE07F2"/>
    <w:rsid w:val="00CE244A"/>
    <w:rsid w:val="00CE335C"/>
    <w:rsid w:val="00CE3F80"/>
    <w:rsid w:val="00CF2AA9"/>
    <w:rsid w:val="00D01D14"/>
    <w:rsid w:val="00D02128"/>
    <w:rsid w:val="00D05A82"/>
    <w:rsid w:val="00D0726D"/>
    <w:rsid w:val="00D15CF8"/>
    <w:rsid w:val="00D22CD3"/>
    <w:rsid w:val="00D27147"/>
    <w:rsid w:val="00D46850"/>
    <w:rsid w:val="00D5072A"/>
    <w:rsid w:val="00D65DE6"/>
    <w:rsid w:val="00D70C63"/>
    <w:rsid w:val="00D72E51"/>
    <w:rsid w:val="00D844AA"/>
    <w:rsid w:val="00D871A7"/>
    <w:rsid w:val="00D90CD2"/>
    <w:rsid w:val="00D97454"/>
    <w:rsid w:val="00DA46D9"/>
    <w:rsid w:val="00DB13C8"/>
    <w:rsid w:val="00DB6D0B"/>
    <w:rsid w:val="00DD05A7"/>
    <w:rsid w:val="00DD58AA"/>
    <w:rsid w:val="00DD674C"/>
    <w:rsid w:val="00DE1F2E"/>
    <w:rsid w:val="00DF6BDF"/>
    <w:rsid w:val="00E0096A"/>
    <w:rsid w:val="00E14917"/>
    <w:rsid w:val="00E164F2"/>
    <w:rsid w:val="00E2454F"/>
    <w:rsid w:val="00E27E7C"/>
    <w:rsid w:val="00E33EE2"/>
    <w:rsid w:val="00E435BF"/>
    <w:rsid w:val="00E64914"/>
    <w:rsid w:val="00E653D2"/>
    <w:rsid w:val="00E72FF9"/>
    <w:rsid w:val="00E81AC0"/>
    <w:rsid w:val="00EA0DAE"/>
    <w:rsid w:val="00EA5055"/>
    <w:rsid w:val="00EB0EC4"/>
    <w:rsid w:val="00EC3311"/>
    <w:rsid w:val="00EC75EC"/>
    <w:rsid w:val="00EC7E32"/>
    <w:rsid w:val="00ED4DF2"/>
    <w:rsid w:val="00EE00CB"/>
    <w:rsid w:val="00EE0FEB"/>
    <w:rsid w:val="00F05CBC"/>
    <w:rsid w:val="00F071E2"/>
    <w:rsid w:val="00F10E9D"/>
    <w:rsid w:val="00F147C9"/>
    <w:rsid w:val="00F36CB5"/>
    <w:rsid w:val="00F56F85"/>
    <w:rsid w:val="00F741D2"/>
    <w:rsid w:val="00F74569"/>
    <w:rsid w:val="00F750B0"/>
    <w:rsid w:val="00F83BA7"/>
    <w:rsid w:val="00F965D3"/>
    <w:rsid w:val="00FA7050"/>
    <w:rsid w:val="00FD6728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B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6850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6A85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46850"/>
    <w:pPr>
      <w:jc w:val="both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6A85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664D3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6A85"/>
    <w:rPr>
      <w:rFonts w:cs="Times New Roman"/>
      <w:sz w:val="2"/>
    </w:rPr>
  </w:style>
  <w:style w:type="paragraph" w:customStyle="1" w:styleId="a">
    <w:name w:val="Знак"/>
    <w:basedOn w:val="Normal"/>
    <w:autoRedefine/>
    <w:uiPriority w:val="99"/>
    <w:rsid w:val="0017433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3">
    <w:name w:val="Знак Знак Знак Знак Знак Знак Знак Знак Знак Знак Знак Знак Знак Знак Знак3 Знак"/>
    <w:basedOn w:val="Normal"/>
    <w:autoRedefine/>
    <w:uiPriority w:val="99"/>
    <w:rsid w:val="00F071E2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ListParagraph">
    <w:name w:val="List Paragraph"/>
    <w:basedOn w:val="Normal"/>
    <w:uiPriority w:val="99"/>
    <w:qFormat/>
    <w:rsid w:val="00B3202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C75EC"/>
    <w:rPr>
      <w:rFonts w:cs="Times New Roman"/>
      <w:b/>
      <w:bCs/>
    </w:rPr>
  </w:style>
  <w:style w:type="paragraph" w:styleId="NoSpacing">
    <w:name w:val="No Spacing"/>
    <w:uiPriority w:val="99"/>
    <w:qFormat/>
    <w:rsid w:val="001D4CC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styleId="BalloonText">
    <w:name w:val="Balloon Text"/>
    <w:basedOn w:val="Normal"/>
    <w:link w:val="BalloonTextChar"/>
    <w:uiPriority w:val="99"/>
    <w:rsid w:val="006551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51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294</TotalTime>
  <Pages>2</Pages>
  <Words>646</Words>
  <Characters>3687</Characters>
  <Application>Microsoft Office Outlook</Application>
  <DocSecurity>0</DocSecurity>
  <Lines>0</Lines>
  <Paragraphs>0</Paragraphs>
  <ScaleCrop>false</ScaleCrop>
  <Company>ГУ ТУАД НСО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Лизнев</dc:creator>
  <cp:keywords/>
  <dc:description/>
  <cp:lastModifiedBy>user2612</cp:lastModifiedBy>
  <cp:revision>13</cp:revision>
  <cp:lastPrinted>2019-03-26T09:46:00Z</cp:lastPrinted>
  <dcterms:created xsi:type="dcterms:W3CDTF">2018-09-18T07:44:00Z</dcterms:created>
  <dcterms:modified xsi:type="dcterms:W3CDTF">2019-03-26T09:52:00Z</dcterms:modified>
</cp:coreProperties>
</file>